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603" w:rsidRPr="000964BB" w:rsidRDefault="00895603" w:rsidP="000964BB">
      <w:pPr>
        <w:pStyle w:val="ListParagraph"/>
        <w:ind w:left="1414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0964BB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895603" w:rsidRPr="000964BB" w:rsidRDefault="00895603" w:rsidP="000964BB">
      <w:pPr>
        <w:pStyle w:val="ListParagraph"/>
        <w:ind w:left="14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64BB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895603" w:rsidRPr="000964BB" w:rsidRDefault="00895603" w:rsidP="000964BB">
      <w:pPr>
        <w:pStyle w:val="ListParagraph"/>
        <w:spacing w:before="120"/>
        <w:ind w:left="1414"/>
        <w:jc w:val="center"/>
        <w:rPr>
          <w:b/>
          <w:bCs/>
          <w:i/>
          <w:iCs/>
          <w:spacing w:val="40"/>
          <w:sz w:val="36"/>
          <w:szCs w:val="36"/>
        </w:rPr>
      </w:pPr>
      <w:r w:rsidRPr="000964BB">
        <w:rPr>
          <w:b/>
          <w:bCs/>
          <w:i/>
          <w:iCs/>
          <w:spacing w:val="40"/>
          <w:sz w:val="36"/>
          <w:szCs w:val="36"/>
        </w:rPr>
        <w:t>ПОСТАНОВЛЕНИЕ</w:t>
      </w:r>
    </w:p>
    <w:p w:rsidR="00895603" w:rsidRPr="000964BB" w:rsidRDefault="00895603" w:rsidP="000964BB">
      <w:pPr>
        <w:pStyle w:val="ListParagraph"/>
        <w:ind w:left="1414"/>
        <w:rPr>
          <w:rFonts w:ascii="Times New Roman" w:hAnsi="Times New Roman" w:cs="Times New Roman"/>
          <w:b/>
          <w:bCs/>
          <w:spacing w:val="40"/>
        </w:rPr>
      </w:pPr>
    </w:p>
    <w:p w:rsidR="00895603" w:rsidRDefault="00895603" w:rsidP="00187F17">
      <w:pPr>
        <w:pStyle w:val="ListParagraph"/>
        <w:ind w:left="1414" w:hanging="1414"/>
        <w:rPr>
          <w:rFonts w:ascii="Times New Roman" w:hAnsi="Times New Roman" w:cs="Times New Roman"/>
        </w:rPr>
      </w:pPr>
      <w:r w:rsidRPr="000964B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 xml:space="preserve">18.09.2020  </w:t>
      </w:r>
      <w:r w:rsidRPr="000964BB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345</w:t>
      </w:r>
    </w:p>
    <w:p w:rsidR="00895603" w:rsidRDefault="00895603" w:rsidP="00187F17">
      <w:pPr>
        <w:pStyle w:val="ListParagraph"/>
        <w:ind w:left="1414" w:hanging="1414"/>
        <w:rPr>
          <w:rFonts w:ascii="Times New Roman" w:hAnsi="Times New Roman" w:cs="Times New Roman"/>
        </w:rPr>
      </w:pPr>
      <w:r w:rsidRPr="000964BB">
        <w:rPr>
          <w:rFonts w:ascii="Times New Roman" w:hAnsi="Times New Roman" w:cs="Times New Roman"/>
        </w:rPr>
        <w:t>г. Унеча Брянской области</w:t>
      </w:r>
    </w:p>
    <w:p w:rsidR="00895603" w:rsidRPr="009B4AB1" w:rsidRDefault="00895603" w:rsidP="00187F17">
      <w:pPr>
        <w:pStyle w:val="ListParagraph"/>
        <w:ind w:left="1414" w:hanging="1414"/>
      </w:pPr>
    </w:p>
    <w:p w:rsidR="00895603" w:rsidRPr="00783085" w:rsidRDefault="00895603" w:rsidP="00187F17">
      <w:pPr>
        <w:pStyle w:val="ListParagraph"/>
        <w:spacing w:after="0" w:line="240" w:lineRule="auto"/>
        <w:ind w:left="1414" w:right="-115" w:hanging="1414"/>
        <w:rPr>
          <w:rFonts w:ascii="Times New Roman" w:hAnsi="Times New Roman" w:cs="Times New Roman"/>
          <w:color w:val="000000"/>
          <w:sz w:val="28"/>
          <w:szCs w:val="28"/>
        </w:rPr>
      </w:pPr>
      <w:r w:rsidRPr="00783085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постановление</w:t>
      </w:r>
    </w:p>
    <w:p w:rsidR="00895603" w:rsidRDefault="00895603" w:rsidP="009B3378">
      <w:pPr>
        <w:pStyle w:val="ListParagraph"/>
        <w:spacing w:after="0" w:line="240" w:lineRule="auto"/>
        <w:ind w:left="1414" w:right="-115" w:hanging="1414"/>
        <w:rPr>
          <w:rFonts w:ascii="Times New Roman" w:hAnsi="Times New Roman" w:cs="Times New Roman"/>
          <w:color w:val="000000"/>
          <w:sz w:val="28"/>
          <w:szCs w:val="28"/>
        </w:rPr>
      </w:pPr>
      <w:r w:rsidRPr="00783085">
        <w:rPr>
          <w:rFonts w:ascii="Times New Roman" w:hAnsi="Times New Roman" w:cs="Times New Roman"/>
          <w:color w:val="000000"/>
          <w:sz w:val="28"/>
          <w:szCs w:val="28"/>
        </w:rPr>
        <w:t>админи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страции Унечского </w:t>
      </w:r>
      <w:r w:rsidRPr="00783085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95603" w:rsidRPr="009C1942" w:rsidRDefault="00895603" w:rsidP="009B3378">
      <w:pPr>
        <w:pStyle w:val="ListParagraph"/>
        <w:spacing w:after="0" w:line="240" w:lineRule="auto"/>
        <w:ind w:left="1414" w:right="-115" w:hanging="141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 27 декабря  2017</w:t>
      </w:r>
      <w:r w:rsidRPr="009C1942">
        <w:rPr>
          <w:rFonts w:ascii="Times New Roman" w:hAnsi="Times New Roman" w:cs="Times New Roman"/>
          <w:color w:val="000000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434</w:t>
      </w:r>
    </w:p>
    <w:p w:rsidR="00895603" w:rsidRPr="000964BB" w:rsidRDefault="00895603" w:rsidP="00187F17">
      <w:pPr>
        <w:pStyle w:val="ListParagraph"/>
        <w:spacing w:after="0" w:line="240" w:lineRule="auto"/>
        <w:ind w:left="1414" w:right="-115" w:hanging="1414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95603" w:rsidRDefault="00895603" w:rsidP="00B017E2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5603" w:rsidRPr="00486E94" w:rsidRDefault="00895603" w:rsidP="00B017E2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6E94">
        <w:rPr>
          <w:rFonts w:ascii="Times New Roman" w:hAnsi="Times New Roman" w:cs="Times New Roman"/>
          <w:color w:val="000000"/>
          <w:sz w:val="24"/>
          <w:szCs w:val="24"/>
        </w:rPr>
        <w:t>В целях реализации мероприятий федерального проекта «Успех каждого ребенка» национального проекта «Образование», утвержденного протоколом президиума Совета при Президенте Российской Федерации по стратегическому развитию и национальным проектам от 3 сентября 2018 г. №10,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86E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основании приказа Департамента образования и науки Брянской област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 от  9 июля 2020 года </w:t>
      </w:r>
      <w:r w:rsidRPr="00486E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«О системе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6E94">
        <w:rPr>
          <w:rFonts w:ascii="Times New Roman" w:hAnsi="Times New Roman" w:cs="Times New Roman"/>
          <w:sz w:val="24"/>
          <w:szCs w:val="24"/>
        </w:rPr>
        <w:t>персонифицированного финансирования дополнительного образования детей в Брянской области</w:t>
      </w:r>
      <w:r w:rsidRPr="00486E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», распоряжения Правительства Брянской области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от </w:t>
      </w:r>
      <w:r w:rsidRPr="00486E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21 сентября 2020 г. №170-рп «</w:t>
      </w:r>
      <w:r w:rsidRPr="00486E94">
        <w:rPr>
          <w:rFonts w:ascii="Times New Roman" w:hAnsi="Times New Roman" w:cs="Times New Roman"/>
          <w:sz w:val="24"/>
          <w:szCs w:val="24"/>
        </w:rPr>
        <w:t>О внедрении персонифицированного финансирования дополнительного образования детей в Брянской области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895603" w:rsidRPr="00486E94" w:rsidRDefault="00895603" w:rsidP="000964B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5603" w:rsidRPr="00486E94" w:rsidRDefault="00895603" w:rsidP="00783085">
      <w:pPr>
        <w:pStyle w:val="ListParagraph"/>
        <w:spacing w:after="0" w:line="240" w:lineRule="auto"/>
        <w:ind w:left="1414" w:hanging="1414"/>
        <w:rPr>
          <w:rFonts w:ascii="Times New Roman" w:hAnsi="Times New Roman" w:cs="Times New Roman"/>
          <w:color w:val="000000"/>
          <w:sz w:val="24"/>
          <w:szCs w:val="24"/>
        </w:rPr>
      </w:pPr>
      <w:r w:rsidRPr="00486E94">
        <w:rPr>
          <w:rFonts w:ascii="Times New Roman" w:hAnsi="Times New Roman" w:cs="Times New Roman"/>
          <w:color w:val="000000"/>
          <w:sz w:val="24"/>
          <w:szCs w:val="24"/>
        </w:rPr>
        <w:t>ПОСТАНОВЛЯЮ:</w:t>
      </w:r>
    </w:p>
    <w:p w:rsidR="00895603" w:rsidRPr="00486E94" w:rsidRDefault="00895603" w:rsidP="00783085">
      <w:pPr>
        <w:spacing w:after="0" w:line="240" w:lineRule="auto"/>
        <w:ind w:hanging="1414"/>
        <w:rPr>
          <w:rFonts w:ascii="Times New Roman" w:hAnsi="Times New Roman" w:cs="Times New Roman"/>
          <w:color w:val="000000"/>
          <w:sz w:val="24"/>
          <w:szCs w:val="24"/>
        </w:rPr>
      </w:pPr>
    </w:p>
    <w:p w:rsidR="00895603" w:rsidRDefault="00895603" w:rsidP="00594AC9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E94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нести в постановление администрации </w:t>
      </w:r>
      <w:r w:rsidRPr="00486E94">
        <w:rPr>
          <w:rFonts w:ascii="Times New Roman" w:hAnsi="Times New Roman" w:cs="Times New Roman"/>
          <w:sz w:val="24"/>
          <w:szCs w:val="24"/>
        </w:rPr>
        <w:t>Унечског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86E94">
        <w:rPr>
          <w:rFonts w:ascii="Times New Roman" w:hAnsi="Times New Roman" w:cs="Times New Roman"/>
          <w:color w:val="000000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от 27 декабря 2017  № 434</w:t>
      </w:r>
      <w:r w:rsidRPr="00486E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«О порядке формирования муниципального задания на оказание муниципальных услуг (выполнение работ) в отношении муниципальных учреждений муниципальных образований «Унечский муниципальный район», «Унечское городское поселение» и финансового обеспечения</w:t>
      </w:r>
      <w:r w:rsidRPr="00486E94">
        <w:rPr>
          <w:rFonts w:ascii="Times New Roman" w:hAnsi="Times New Roman" w:cs="Times New Roman"/>
          <w:sz w:val="24"/>
          <w:szCs w:val="24"/>
        </w:rPr>
        <w:t xml:space="preserve"> выполнения муниципального задания</w:t>
      </w:r>
      <w:r w:rsidRPr="00C006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муниципальными учреждениями муниципальных образований «Унечский муниципальный район», «Унечское городское поселение» </w:t>
      </w:r>
      <w:r w:rsidRPr="00486E94">
        <w:rPr>
          <w:rFonts w:ascii="Times New Roman" w:hAnsi="Times New Roman" w:cs="Times New Roman"/>
          <w:sz w:val="24"/>
          <w:szCs w:val="24"/>
        </w:rPr>
        <w:t>следующие изменения: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95603" w:rsidRDefault="00895603" w:rsidP="00C00685">
      <w:pPr>
        <w:pStyle w:val="ListParagraph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постановления изложить в следующей редакции: </w:t>
      </w:r>
    </w:p>
    <w:p w:rsidR="00895603" w:rsidRDefault="00895603" w:rsidP="005A22FC">
      <w:pPr>
        <w:pStyle w:val="ListParagraph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 порядке формирования муниципального задания на оказание муниципальных услуг (выполнение работ) в отношении муниципальных учреждений муниципальных образований Унечский муниципальный район Брянской области, Унечское городское поселение Унечского муниципального района Брянской области и финансового обеспечения</w:t>
      </w:r>
      <w:r w:rsidRPr="00486E94">
        <w:rPr>
          <w:rFonts w:ascii="Times New Roman" w:hAnsi="Times New Roman" w:cs="Times New Roman"/>
          <w:sz w:val="24"/>
          <w:szCs w:val="24"/>
        </w:rPr>
        <w:t xml:space="preserve"> выполнения муниципального задания</w:t>
      </w:r>
      <w:r w:rsidRPr="00C006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муниципальными учреждениями муниципальных образований Унечский муниципальный район Брянской области, Унечское городское поселение</w:t>
      </w:r>
      <w:r w:rsidRPr="00772B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Унечского муниципального района Брянской области».</w:t>
      </w:r>
    </w:p>
    <w:p w:rsidR="00895603" w:rsidRDefault="00895603" w:rsidP="00C00685">
      <w:pPr>
        <w:pStyle w:val="ListParagraph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 1 постановления изложить в следующей редакции: </w:t>
      </w:r>
    </w:p>
    <w:p w:rsidR="00895603" w:rsidRDefault="00895603" w:rsidP="005A22FC">
      <w:pPr>
        <w:pStyle w:val="ListParagraph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«Утвердить Положение о формировании  муниципального задания на оказание муниципальных услуг (выполнение работ) в отношении муниципальных учреждений муниципальных образований Унечский муниципальный район Брянской области, Унечское городское поселение Унечского муниципального района Брянской области и финансовом обеспечении</w:t>
      </w:r>
      <w:r w:rsidRPr="00486E94">
        <w:rPr>
          <w:rFonts w:ascii="Times New Roman" w:hAnsi="Times New Roman" w:cs="Times New Roman"/>
          <w:sz w:val="24"/>
          <w:szCs w:val="24"/>
        </w:rPr>
        <w:t xml:space="preserve"> выполнения муниципального задания</w:t>
      </w:r>
      <w:r w:rsidRPr="00C006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 Положение)».</w:t>
      </w:r>
    </w:p>
    <w:p w:rsidR="00895603" w:rsidRDefault="00895603" w:rsidP="005A22FC">
      <w:pPr>
        <w:pStyle w:val="ListParagraph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 6 Положения, </w:t>
      </w:r>
      <w:r w:rsidRPr="00486E94">
        <w:rPr>
          <w:rFonts w:ascii="Times New Roman" w:hAnsi="Times New Roman" w:cs="Times New Roman"/>
          <w:sz w:val="24"/>
          <w:szCs w:val="24"/>
        </w:rPr>
        <w:t>утвержденн</w:t>
      </w:r>
      <w:r>
        <w:rPr>
          <w:rFonts w:ascii="Times New Roman" w:hAnsi="Times New Roman" w:cs="Times New Roman"/>
          <w:sz w:val="24"/>
          <w:szCs w:val="24"/>
        </w:rPr>
        <w:t>ого постановлением, изложить в следующей редакции:</w:t>
      </w:r>
      <w:r w:rsidRPr="00C006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95603" w:rsidRDefault="00895603" w:rsidP="005A22FC">
      <w:pPr>
        <w:pStyle w:val="ListParagraph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68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6. Муниципальное задание утверждается на срок, соответствующий установленному бюджетным законодательством Российской Федерации сроку формирования бюджета муниципального образования Унечский муниципальный район Брянской области, Унечское городское поселение Унечского муниципального района Брянской области.</w:t>
      </w:r>
    </w:p>
    <w:p w:rsidR="00895603" w:rsidRPr="00C00685" w:rsidRDefault="00895603" w:rsidP="002F04AD">
      <w:pPr>
        <w:pStyle w:val="ListParagraph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685">
        <w:rPr>
          <w:rFonts w:ascii="Times New Roman" w:hAnsi="Times New Roman" w:cs="Times New Roman"/>
          <w:sz w:val="24"/>
          <w:szCs w:val="24"/>
        </w:rPr>
        <w:t>В случае внесения изменений в показатели муниципального задания, в нормативные правовые акты, на основании которых было сформировано муниципальное задание, а также изменения размера бюджетных ассигнований, предусмотренных сводной бюджетной росписью бюджета муниципаль</w:t>
      </w:r>
      <w:r>
        <w:rPr>
          <w:rFonts w:ascii="Times New Roman" w:hAnsi="Times New Roman" w:cs="Times New Roman"/>
          <w:sz w:val="24"/>
          <w:szCs w:val="24"/>
        </w:rPr>
        <w:t>ного  образования Унечский муниципальный район Брянской области, Унечское городское поселение Унечского муниципального района Брянской области</w:t>
      </w:r>
      <w:r w:rsidRPr="00C00685">
        <w:rPr>
          <w:rFonts w:ascii="Times New Roman" w:hAnsi="Times New Roman" w:cs="Times New Roman"/>
          <w:sz w:val="24"/>
          <w:szCs w:val="24"/>
        </w:rPr>
        <w:t xml:space="preserve"> или размера лимитов бюджетных обязательств, предусмотренных для финансового обеспечения выполнения муниципального задания, влекущих за собой изменение муниципального задания, формируетс</w:t>
      </w:r>
      <w:r>
        <w:rPr>
          <w:rFonts w:ascii="Times New Roman" w:hAnsi="Times New Roman" w:cs="Times New Roman"/>
          <w:sz w:val="24"/>
          <w:szCs w:val="24"/>
        </w:rPr>
        <w:t xml:space="preserve">я новое муниципальное задание. </w:t>
      </w:r>
    </w:p>
    <w:p w:rsidR="00895603" w:rsidRPr="007A5285" w:rsidRDefault="00895603" w:rsidP="007A5285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A5285">
        <w:rPr>
          <w:rFonts w:ascii="Times New Roman" w:hAnsi="Times New Roman" w:cs="Times New Roman"/>
          <w:sz w:val="24"/>
          <w:szCs w:val="24"/>
        </w:rPr>
        <w:t>При оказании муниципальных услуг в рамках персонифицированного финансирования объемные показатели должны быть уточнены на основании данных о фактическом (прогнозном) объеме реализации образовательных услуг при наличии отклонений от объемов установленного муниципального задания на 1 число каждого квартала и на 1 декабря текущего года, допустимое (возможное) отклоне</w:t>
      </w:r>
      <w:r>
        <w:rPr>
          <w:rFonts w:ascii="Times New Roman" w:hAnsi="Times New Roman" w:cs="Times New Roman"/>
          <w:sz w:val="24"/>
          <w:szCs w:val="24"/>
        </w:rPr>
        <w:t>ние устанавливается равным нулю»</w:t>
      </w:r>
      <w:r w:rsidRPr="007A5285">
        <w:rPr>
          <w:rFonts w:ascii="Times New Roman" w:hAnsi="Times New Roman" w:cs="Times New Roman"/>
          <w:sz w:val="24"/>
          <w:szCs w:val="24"/>
        </w:rPr>
        <w:t>.</w:t>
      </w:r>
    </w:p>
    <w:p w:rsidR="00895603" w:rsidRPr="00486E94" w:rsidRDefault="00895603" w:rsidP="00486E94">
      <w:pPr>
        <w:pStyle w:val="ListParagraph"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E94">
        <w:rPr>
          <w:rFonts w:ascii="Times New Roman" w:hAnsi="Times New Roman" w:cs="Times New Roman"/>
          <w:sz w:val="24"/>
          <w:szCs w:val="24"/>
        </w:rPr>
        <w:t>Настоящее постановление действует с момента его подписания и распространяется на правоотношения, связанные с формированием муниципальных заданий, с 1 сентября 2020 года.</w:t>
      </w:r>
    </w:p>
    <w:p w:rsidR="00895603" w:rsidRPr="00486E94" w:rsidRDefault="00895603" w:rsidP="00486E94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E94">
        <w:rPr>
          <w:rFonts w:ascii="Times New Roman" w:hAnsi="Times New Roman" w:cs="Times New Roman"/>
          <w:sz w:val="24"/>
          <w:szCs w:val="24"/>
        </w:rPr>
        <w:t>Настоящее постановление опубликовать на официальном сайте администрации района в сети Интернет.</w:t>
      </w:r>
    </w:p>
    <w:p w:rsidR="00895603" w:rsidRPr="00486E94" w:rsidRDefault="00895603" w:rsidP="00486E94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E94">
        <w:rPr>
          <w:rFonts w:ascii="Times New Roman" w:hAnsi="Times New Roman" w:cs="Times New Roman"/>
          <w:sz w:val="24"/>
          <w:szCs w:val="24"/>
        </w:rPr>
        <w:t xml:space="preserve">Контроль исполнения настоящего постановления </w:t>
      </w:r>
      <w:r>
        <w:rPr>
          <w:rFonts w:ascii="Times New Roman" w:hAnsi="Times New Roman" w:cs="Times New Roman"/>
          <w:sz w:val="24"/>
          <w:szCs w:val="24"/>
        </w:rPr>
        <w:t>возложить на заместителя</w:t>
      </w:r>
      <w:r w:rsidRPr="00486E94">
        <w:rPr>
          <w:rFonts w:ascii="Times New Roman" w:hAnsi="Times New Roman" w:cs="Times New Roman"/>
          <w:sz w:val="24"/>
          <w:szCs w:val="24"/>
        </w:rPr>
        <w:t xml:space="preserve"> главы администрации района</w:t>
      </w:r>
      <w:r>
        <w:rPr>
          <w:rFonts w:ascii="Times New Roman" w:hAnsi="Times New Roman" w:cs="Times New Roman"/>
          <w:sz w:val="24"/>
          <w:szCs w:val="24"/>
        </w:rPr>
        <w:t xml:space="preserve"> В.В. Сверделко</w:t>
      </w:r>
      <w:bookmarkStart w:id="0" w:name="_GoBack"/>
      <w:bookmarkEnd w:id="0"/>
    </w:p>
    <w:p w:rsidR="00895603" w:rsidRPr="00486E94" w:rsidRDefault="00895603" w:rsidP="00096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5603" w:rsidRDefault="00895603" w:rsidP="006B25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5603" w:rsidRDefault="00895603" w:rsidP="006B25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5603" w:rsidRDefault="00895603" w:rsidP="006B25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 района</w:t>
      </w:r>
      <w:r w:rsidRPr="00486E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86E94">
        <w:rPr>
          <w:rFonts w:ascii="Times New Roman" w:hAnsi="Times New Roman" w:cs="Times New Roman"/>
          <w:sz w:val="24"/>
          <w:szCs w:val="24"/>
        </w:rPr>
        <w:t>А. М. Кусков</w:t>
      </w:r>
    </w:p>
    <w:p w:rsidR="00895603" w:rsidRDefault="00895603" w:rsidP="006B25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5603" w:rsidRDefault="00895603" w:rsidP="006B25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95603" w:rsidSect="00486E9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0306D9"/>
    <w:multiLevelType w:val="hybridMultilevel"/>
    <w:tmpl w:val="8718353A"/>
    <w:lvl w:ilvl="0" w:tplc="1410F9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013571B"/>
    <w:multiLevelType w:val="multilevel"/>
    <w:tmpl w:val="9CDE97CE"/>
    <w:lvl w:ilvl="0">
      <w:start w:val="1"/>
      <w:numFmt w:val="decimal"/>
      <w:lvlText w:val="%1."/>
      <w:lvlJc w:val="left"/>
      <w:pPr>
        <w:ind w:left="1414" w:hanging="705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1" w:hanging="2160"/>
      </w:pPr>
      <w:rPr>
        <w:rFonts w:hint="default"/>
      </w:rPr>
    </w:lvl>
  </w:abstractNum>
  <w:abstractNum w:abstractNumId="2">
    <w:nsid w:val="78E12246"/>
    <w:multiLevelType w:val="hybridMultilevel"/>
    <w:tmpl w:val="D2909904"/>
    <w:lvl w:ilvl="0" w:tplc="60CE16D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3264"/>
    <w:rsid w:val="000964BB"/>
    <w:rsid w:val="00102657"/>
    <w:rsid w:val="001122D0"/>
    <w:rsid w:val="00145D29"/>
    <w:rsid w:val="00172B12"/>
    <w:rsid w:val="00187F17"/>
    <w:rsid w:val="001C71F1"/>
    <w:rsid w:val="002020E3"/>
    <w:rsid w:val="00230AC0"/>
    <w:rsid w:val="002E52DC"/>
    <w:rsid w:val="002F04AD"/>
    <w:rsid w:val="002F23AF"/>
    <w:rsid w:val="00430240"/>
    <w:rsid w:val="0043178B"/>
    <w:rsid w:val="00463655"/>
    <w:rsid w:val="00486E94"/>
    <w:rsid w:val="004F7B92"/>
    <w:rsid w:val="00501843"/>
    <w:rsid w:val="00594AC9"/>
    <w:rsid w:val="005A0D27"/>
    <w:rsid w:val="005A22FC"/>
    <w:rsid w:val="00650727"/>
    <w:rsid w:val="00691F0C"/>
    <w:rsid w:val="006B256C"/>
    <w:rsid w:val="007539C8"/>
    <w:rsid w:val="00772BFF"/>
    <w:rsid w:val="007768A3"/>
    <w:rsid w:val="00783085"/>
    <w:rsid w:val="007A5285"/>
    <w:rsid w:val="007D1C7A"/>
    <w:rsid w:val="007F2B7C"/>
    <w:rsid w:val="00877638"/>
    <w:rsid w:val="00895603"/>
    <w:rsid w:val="00913264"/>
    <w:rsid w:val="00982BB7"/>
    <w:rsid w:val="009B22C1"/>
    <w:rsid w:val="009B3378"/>
    <w:rsid w:val="009B4AB1"/>
    <w:rsid w:val="009C1942"/>
    <w:rsid w:val="00A12356"/>
    <w:rsid w:val="00B017E2"/>
    <w:rsid w:val="00BC4462"/>
    <w:rsid w:val="00C00685"/>
    <w:rsid w:val="00C40E94"/>
    <w:rsid w:val="00C42885"/>
    <w:rsid w:val="00C60787"/>
    <w:rsid w:val="00D060E4"/>
    <w:rsid w:val="00D72DDE"/>
    <w:rsid w:val="00DB1102"/>
    <w:rsid w:val="00DB72C7"/>
    <w:rsid w:val="00DC444E"/>
    <w:rsid w:val="00DE2118"/>
    <w:rsid w:val="00DF52EE"/>
    <w:rsid w:val="00E377C8"/>
    <w:rsid w:val="00EC70E5"/>
    <w:rsid w:val="00F42076"/>
    <w:rsid w:val="00FB1575"/>
    <w:rsid w:val="00FD1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264"/>
    <w:pPr>
      <w:spacing w:after="160" w:line="25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1326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BC44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4462"/>
    <w:rPr>
      <w:rFonts w:ascii="Segoe UI" w:hAnsi="Segoe UI" w:cs="Segoe UI"/>
      <w:sz w:val="18"/>
      <w:szCs w:val="18"/>
    </w:rPr>
  </w:style>
  <w:style w:type="paragraph" w:styleId="NoSpacing">
    <w:name w:val="No Spacing"/>
    <w:uiPriority w:val="99"/>
    <w:qFormat/>
    <w:rsid w:val="00486E94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170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557</TotalTime>
  <Pages>2</Pages>
  <Words>651</Words>
  <Characters>3717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ИДК</dc:creator>
  <cp:keywords/>
  <dc:description/>
  <cp:lastModifiedBy>Лосева Е.Ю.</cp:lastModifiedBy>
  <cp:revision>31</cp:revision>
  <cp:lastPrinted>2020-10-14T13:08:00Z</cp:lastPrinted>
  <dcterms:created xsi:type="dcterms:W3CDTF">2019-05-13T12:47:00Z</dcterms:created>
  <dcterms:modified xsi:type="dcterms:W3CDTF">2020-10-16T09:35:00Z</dcterms:modified>
</cp:coreProperties>
</file>